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7B86" w14:textId="255915DA"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DB7904">
        <w:rPr>
          <w:rFonts w:ascii="Arial" w:hAnsi="Arial" w:cs="Arial"/>
          <w:b/>
          <w:color w:val="auto"/>
          <w:sz w:val="28"/>
          <w:szCs w:val="28"/>
        </w:rPr>
        <w:t>07</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091BC17D" w14:textId="77777777" w:rsidR="00BB7271" w:rsidRPr="00ED7D65" w:rsidRDefault="00BB7271" w:rsidP="0022083D">
      <w:pPr>
        <w:tabs>
          <w:tab w:val="left" w:pos="3960"/>
        </w:tabs>
        <w:spacing w:after="0" w:line="240" w:lineRule="auto"/>
        <w:jc w:val="both"/>
        <w:rPr>
          <w:rFonts w:ascii="Arial" w:hAnsi="Arial" w:cs="Arial"/>
          <w:b/>
          <w:bCs/>
        </w:rPr>
      </w:pPr>
    </w:p>
    <w:p w14:paraId="08DA8AFE" w14:textId="77777777" w:rsidR="008B7B1C" w:rsidRPr="00ED7D65" w:rsidRDefault="008B7B1C" w:rsidP="0022083D">
      <w:pPr>
        <w:tabs>
          <w:tab w:val="left" w:pos="3960"/>
        </w:tabs>
        <w:spacing w:after="0" w:line="240" w:lineRule="auto"/>
        <w:jc w:val="both"/>
        <w:rPr>
          <w:rFonts w:ascii="Arial" w:hAnsi="Arial" w:cs="Arial"/>
          <w:b/>
          <w:bCs/>
        </w:rPr>
      </w:pPr>
    </w:p>
    <w:p w14:paraId="4312D6B0"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C3026B"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08408C9B"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2F5EBF98"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60E9074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66C91F8F"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4CCC98F3"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6014809C"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0D96D4D0"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6E6EF7DE" w14:textId="77777777" w:rsidR="0045340D" w:rsidRDefault="0045340D" w:rsidP="0045340D">
      <w:pPr>
        <w:pStyle w:val="Listenabsatz"/>
        <w:rPr>
          <w:rFonts w:ascii="Arial" w:hAnsi="Arial" w:cs="Arial"/>
          <w:color w:val="000000"/>
        </w:rPr>
      </w:pPr>
    </w:p>
    <w:p w14:paraId="3227E45A"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3F702F55"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4DD4932A"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6F1E9071"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0AB3A084" w14:textId="77777777" w:rsidTr="009C5ECA">
        <w:trPr>
          <w:trHeight w:val="93"/>
        </w:trPr>
        <w:tc>
          <w:tcPr>
            <w:tcW w:w="1522" w:type="pct"/>
            <w:shd w:val="clear" w:color="auto" w:fill="F2F2F2"/>
          </w:tcPr>
          <w:p w14:paraId="02982542"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1D9FF2A"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31EABDA"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50FB4AD4" w14:textId="77777777" w:rsidTr="009C5ECA">
        <w:trPr>
          <w:trHeight w:val="93"/>
        </w:trPr>
        <w:tc>
          <w:tcPr>
            <w:tcW w:w="1522" w:type="pct"/>
            <w:shd w:val="clear" w:color="auto" w:fill="FFFFFF"/>
          </w:tcPr>
          <w:p w14:paraId="2821A505"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2DC48C15"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683EBE3E"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A154EB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2E7924BC"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788315DD"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7EAA9C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607F55A9"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10061A9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5373021"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13E45F1"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D0E143B" w14:textId="77777777" w:rsidR="00B47ACF" w:rsidRDefault="00B47ACF" w:rsidP="00837445">
            <w:pPr>
              <w:autoSpaceDE w:val="0"/>
              <w:autoSpaceDN w:val="0"/>
              <w:adjustRightInd w:val="0"/>
              <w:spacing w:after="0" w:line="240" w:lineRule="auto"/>
              <w:rPr>
                <w:rFonts w:ascii="Arial" w:hAnsi="Arial" w:cs="Arial"/>
                <w:bCs/>
                <w:color w:val="000000"/>
              </w:rPr>
            </w:pPr>
          </w:p>
          <w:p w14:paraId="702AE190"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1C521D"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318705AB"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3F13083"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6DEDEB0" w14:textId="77777777" w:rsidR="00B47ACF" w:rsidRPr="00ED7D65" w:rsidRDefault="00B47ACF" w:rsidP="00837445">
            <w:pPr>
              <w:autoSpaceDE w:val="0"/>
              <w:autoSpaceDN w:val="0"/>
              <w:adjustRightInd w:val="0"/>
              <w:spacing w:after="0" w:line="240" w:lineRule="auto"/>
              <w:rPr>
                <w:rFonts w:ascii="Arial" w:hAnsi="Arial" w:cs="Arial"/>
              </w:rPr>
            </w:pPr>
          </w:p>
          <w:p w14:paraId="5F12029E" w14:textId="77777777" w:rsidR="000B76B6" w:rsidRPr="00ED7D65" w:rsidRDefault="004F041F"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0CAEDAF0" w14:textId="77777777" w:rsidTr="009C5ECA">
        <w:trPr>
          <w:trHeight w:val="93"/>
        </w:trPr>
        <w:tc>
          <w:tcPr>
            <w:tcW w:w="1522" w:type="pct"/>
            <w:shd w:val="clear" w:color="auto" w:fill="FFFFFF"/>
          </w:tcPr>
          <w:p w14:paraId="53728247"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6AFCC0C5"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7D7C43BE"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3FCBBB"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779A93"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4471EAD8"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614B3A75"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E0E7A1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2C6F7BAF"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4BE8B78C"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9D660EF"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05179F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0C06A46"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70B9B0CE"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1EC0C394"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641BC3A1"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182CE08A"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47009C61" w14:textId="77777777" w:rsidTr="002A1CCE">
        <w:trPr>
          <w:trHeight w:val="93"/>
        </w:trPr>
        <w:tc>
          <w:tcPr>
            <w:tcW w:w="1522" w:type="pct"/>
            <w:shd w:val="clear" w:color="auto" w:fill="FFFFFF"/>
          </w:tcPr>
          <w:p w14:paraId="2B11E3A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8568B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5B2EC82E"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CC27D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C6018C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DA464B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6B7833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9318F3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D4F7689"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2C834BE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4403802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5557806D"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E6BAE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69CF992"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2F1F4516"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5DAA17C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61605097"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076A4F11" w14:textId="77777777" w:rsidTr="002A1CCE">
        <w:trPr>
          <w:trHeight w:val="93"/>
        </w:trPr>
        <w:tc>
          <w:tcPr>
            <w:tcW w:w="1522" w:type="pct"/>
            <w:shd w:val="clear" w:color="auto" w:fill="FFFFFF"/>
          </w:tcPr>
          <w:p w14:paraId="7D7C01D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95E7AD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589AF10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4B1C92F9"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23F2B9B"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78A84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DCBD3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E5449A4"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299DDE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73E227FA"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46248BD8"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0315B83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7348A1D1"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4474C397"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4E806194"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2E2C4FE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7502CC73"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3E725CD4" w14:textId="77777777" w:rsidTr="002A1CCE">
        <w:trPr>
          <w:trHeight w:val="93"/>
        </w:trPr>
        <w:tc>
          <w:tcPr>
            <w:tcW w:w="1522" w:type="pct"/>
            <w:shd w:val="clear" w:color="auto" w:fill="FFFFFF"/>
          </w:tcPr>
          <w:p w14:paraId="1467F940"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3D1B6F5"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4F64C35F"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67A802C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7F8262"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DB9A74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652C85A"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0DCE6B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358B889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503023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1F78A74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B5806A"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380C62D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4E39719B"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CC81F6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46A6373"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30761E3A"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44600EFA"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342B5E1E"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EC681CE"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06EC508"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54898DDC"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3C14157A"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6988BA04"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3D551D58" w14:textId="77777777" w:rsidR="00837445" w:rsidRPr="00ED7D65" w:rsidRDefault="00837445" w:rsidP="00837445">
      <w:pPr>
        <w:spacing w:after="0" w:line="240" w:lineRule="auto"/>
        <w:rPr>
          <w:rFonts w:ascii="Arial" w:hAnsi="Arial" w:cs="Arial"/>
        </w:rPr>
      </w:pPr>
    </w:p>
    <w:p w14:paraId="05539669"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0E6CDB74" w14:textId="77777777" w:rsidTr="00156FFA">
        <w:tc>
          <w:tcPr>
            <w:tcW w:w="4355" w:type="dxa"/>
          </w:tcPr>
          <w:p w14:paraId="72BDDAA9" w14:textId="77777777" w:rsidR="00156FFA" w:rsidRDefault="004F041F"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787A7F26" w14:textId="77777777" w:rsidR="00156FFA" w:rsidRDefault="004F041F"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7464FF8" w14:textId="77777777" w:rsidTr="00156FFA">
        <w:tc>
          <w:tcPr>
            <w:tcW w:w="4355" w:type="dxa"/>
          </w:tcPr>
          <w:p w14:paraId="012BB45B"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4B2B7EA"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F76B8C4" w14:textId="77777777" w:rsidR="008B7B1C" w:rsidRPr="00ED7D65" w:rsidRDefault="008B7B1C" w:rsidP="008B7B1C">
      <w:pPr>
        <w:rPr>
          <w:rFonts w:ascii="Arial" w:hAnsi="Arial" w:cs="Arial"/>
        </w:rPr>
      </w:pPr>
    </w:p>
    <w:p w14:paraId="489AFF5C" w14:textId="77777777" w:rsidR="00837445" w:rsidRPr="00ED7D65" w:rsidRDefault="00837445" w:rsidP="008B7B1C">
      <w:pPr>
        <w:rPr>
          <w:rFonts w:ascii="Arial" w:hAnsi="Arial" w:cs="Arial"/>
        </w:rPr>
      </w:pPr>
    </w:p>
    <w:p w14:paraId="7D43432F" w14:textId="77777777" w:rsidR="008B7B1C" w:rsidRPr="00ED7D65" w:rsidRDefault="008B7B1C" w:rsidP="008B7B1C">
      <w:pPr>
        <w:rPr>
          <w:rFonts w:ascii="Arial" w:hAnsi="Arial" w:cs="Arial"/>
          <w:b/>
        </w:rPr>
      </w:pPr>
      <w:r w:rsidRPr="00ED7D65">
        <w:rPr>
          <w:rFonts w:ascii="Arial" w:hAnsi="Arial" w:cs="Arial"/>
          <w:b/>
        </w:rPr>
        <w:t>Anlagen:</w:t>
      </w:r>
    </w:p>
    <w:p w14:paraId="18756F51"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6C3C3909"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5D64FA7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05E98C2A"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C113" w14:textId="77777777" w:rsidR="00AB781D" w:rsidRDefault="00AB781D" w:rsidP="00D265F5">
      <w:pPr>
        <w:spacing w:after="0" w:line="240" w:lineRule="auto"/>
      </w:pPr>
      <w:r>
        <w:separator/>
      </w:r>
    </w:p>
  </w:endnote>
  <w:endnote w:type="continuationSeparator" w:id="0">
    <w:p w14:paraId="549A3A2A"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425F" w14:textId="5368A723" w:rsidR="00E81E76" w:rsidRPr="00ED7D65" w:rsidRDefault="00AC0438" w:rsidP="00ED7D65">
    <w:pPr>
      <w:pStyle w:val="Fuzeile"/>
      <w:rPr>
        <w:lang w:val="de-DE"/>
      </w:rPr>
    </w:pPr>
    <w:r>
      <w:rPr>
        <w:rFonts w:ascii="CorpoS" w:hAnsi="CorpoS"/>
        <w:szCs w:val="20"/>
      </w:rPr>
      <w:tab/>
    </w:r>
    <w:r w:rsidR="0086688B">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156FFA">
      <w:rPr>
        <w:rFonts w:ascii="CorpoS" w:hAnsi="CorpoS"/>
        <w:noProof/>
        <w:szCs w:val="20"/>
      </w:rPr>
      <w:t>2</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156FFA">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65D3" w14:textId="77777777" w:rsidR="00AB781D" w:rsidRDefault="00AB781D" w:rsidP="00D265F5">
      <w:pPr>
        <w:spacing w:after="0" w:line="240" w:lineRule="auto"/>
      </w:pPr>
      <w:r>
        <w:separator/>
      </w:r>
    </w:p>
  </w:footnote>
  <w:footnote w:type="continuationSeparator" w:id="0">
    <w:p w14:paraId="17244EE1"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1CD" w14:textId="3D31E7CC" w:rsidR="00ED7D65" w:rsidRPr="00ED7D65" w:rsidRDefault="00AC0438" w:rsidP="00ED7D65">
    <w:pPr>
      <w:pStyle w:val="Kopfzeile"/>
      <w:tabs>
        <w:tab w:val="clear" w:pos="4536"/>
        <w:tab w:val="clear" w:pos="9072"/>
        <w:tab w:val="left" w:pos="5428"/>
      </w:tabs>
      <w:spacing w:after="0"/>
      <w:ind w:right="-2"/>
      <w:rPr>
        <w:rFonts w:ascii="Arial" w:hAnsi="Arial" w:cs="Arial"/>
        <w:b/>
        <w:sz w:val="20"/>
        <w:szCs w:val="20"/>
        <w:lang w:val="de-DE"/>
      </w:rPr>
    </w:pPr>
    <w:r w:rsidRPr="00AC0438">
      <w:rPr>
        <w:rFonts w:ascii="Arial" w:hAnsi="Arial"/>
        <w:noProof/>
        <w:sz w:val="24"/>
        <w:lang w:val="de-DE"/>
      </w:rPr>
      <w:drawing>
        <wp:anchor distT="0" distB="0" distL="114300" distR="114300" simplePos="0" relativeHeight="251657216" behindDoc="1" locked="0" layoutInCell="1" allowOverlap="1" wp14:anchorId="57638FFF" wp14:editId="3AFAA54C">
          <wp:simplePos x="0" y="0"/>
          <wp:positionH relativeFrom="page">
            <wp:posOffset>1798973</wp:posOffset>
          </wp:positionH>
          <wp:positionV relativeFrom="page">
            <wp:posOffset>-554</wp:posOffset>
          </wp:positionV>
          <wp:extent cx="5759450" cy="8140065"/>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40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DB7904">
      <w:rPr>
        <w:rFonts w:ascii="Arial" w:hAnsi="Arial" w:cs="Arial"/>
        <w:b/>
        <w:noProof/>
        <w:sz w:val="20"/>
        <w:szCs w:val="20"/>
      </w:rPr>
      <w:t>07</w:t>
    </w:r>
    <w:r w:rsidR="00ED7D65" w:rsidRPr="00ED7D65">
      <w:rPr>
        <w:rFonts w:ascii="Arial" w:hAnsi="Arial" w:cs="Arial"/>
        <w:b/>
        <w:noProof/>
        <w:sz w:val="20"/>
        <w:szCs w:val="20"/>
      </w:rPr>
      <w:t xml:space="preserve"> – Formblatt Eignungsleihe</w:t>
    </w:r>
  </w:p>
  <w:p w14:paraId="3FEA035D" w14:textId="176D7536"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DB7904">
      <w:rPr>
        <w:rFonts w:ascii="Arial" w:hAnsi="Arial" w:cs="Arial"/>
        <w:sz w:val="20"/>
        <w:szCs w:val="20"/>
        <w:lang w:val="de-DE"/>
      </w:rPr>
      <w:t>0</w:t>
    </w:r>
    <w:r w:rsidR="008369B2">
      <w:rPr>
        <w:rFonts w:ascii="Arial" w:hAnsi="Arial" w:cs="Arial"/>
        <w:sz w:val="20"/>
        <w:szCs w:val="20"/>
        <w:lang w:val="de-DE"/>
      </w:rPr>
      <w:t>8</w:t>
    </w:r>
    <w:r w:rsidR="0017772A">
      <w:rPr>
        <w:rFonts w:ascii="Arial" w:hAnsi="Arial" w:cs="Arial"/>
        <w:sz w:val="20"/>
        <w:szCs w:val="20"/>
        <w:lang w:val="de-DE"/>
      </w:rPr>
      <w:t>7</w:t>
    </w:r>
    <w:r w:rsidR="00DB7904">
      <w:rPr>
        <w:rFonts w:ascii="Arial" w:hAnsi="Arial" w:cs="Arial"/>
        <w:sz w:val="20"/>
        <w:szCs w:val="20"/>
        <w:lang w:val="de-DE"/>
      </w:rPr>
      <w:t>/26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1421649">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083333486">
    <w:abstractNumId w:val="1"/>
  </w:num>
  <w:num w:numId="3" w16cid:durableId="1761566418">
    <w:abstractNumId w:val="4"/>
  </w:num>
  <w:num w:numId="4" w16cid:durableId="1922446693">
    <w:abstractNumId w:val="2"/>
  </w:num>
  <w:num w:numId="5" w16cid:durableId="1536698340">
    <w:abstractNumId w:val="3"/>
  </w:num>
  <w:num w:numId="6" w16cid:durableId="2089184953">
    <w:abstractNumId w:val="5"/>
  </w:num>
  <w:num w:numId="7" w16cid:durableId="410928974">
    <w:abstractNumId w:val="6"/>
  </w:num>
  <w:num w:numId="8" w16cid:durableId="149286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forms" w:enforcement="1" w:cryptProviderType="rsaAES" w:cryptAlgorithmClass="hash" w:cryptAlgorithmType="typeAny" w:cryptAlgorithmSid="14" w:cryptSpinCount="100000" w:hash="25pz2RGtpV9CLf76Lz89CxXPOXBHoe0xXW7ZcG52tQYijrFO52+/KDWK+g1FyKCP3Ii0veLaZBajJC4MSaMvwA==" w:salt="HpTbWpTnO5D1SfqHOnZYWA=="/>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192C"/>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6703"/>
    <w:rsid w:val="000F0540"/>
    <w:rsid w:val="001150AB"/>
    <w:rsid w:val="00135292"/>
    <w:rsid w:val="00146950"/>
    <w:rsid w:val="001541DC"/>
    <w:rsid w:val="001567A7"/>
    <w:rsid w:val="00156FFA"/>
    <w:rsid w:val="00167280"/>
    <w:rsid w:val="00174119"/>
    <w:rsid w:val="00175E12"/>
    <w:rsid w:val="0017772A"/>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7A52"/>
    <w:rsid w:val="0030081B"/>
    <w:rsid w:val="0030324E"/>
    <w:rsid w:val="00304976"/>
    <w:rsid w:val="003068AA"/>
    <w:rsid w:val="00313E52"/>
    <w:rsid w:val="00334E55"/>
    <w:rsid w:val="00362CFF"/>
    <w:rsid w:val="003809E3"/>
    <w:rsid w:val="0038518B"/>
    <w:rsid w:val="00395B14"/>
    <w:rsid w:val="003A66B8"/>
    <w:rsid w:val="003A768D"/>
    <w:rsid w:val="003B4F51"/>
    <w:rsid w:val="003B7A09"/>
    <w:rsid w:val="003C2CCF"/>
    <w:rsid w:val="003C3394"/>
    <w:rsid w:val="003D33BF"/>
    <w:rsid w:val="003E07BF"/>
    <w:rsid w:val="003E53B2"/>
    <w:rsid w:val="003E640E"/>
    <w:rsid w:val="003F1E84"/>
    <w:rsid w:val="003F4288"/>
    <w:rsid w:val="003F4C93"/>
    <w:rsid w:val="0041082D"/>
    <w:rsid w:val="00410F56"/>
    <w:rsid w:val="0041747D"/>
    <w:rsid w:val="00420182"/>
    <w:rsid w:val="00437FC3"/>
    <w:rsid w:val="004457AF"/>
    <w:rsid w:val="0045340D"/>
    <w:rsid w:val="004617D8"/>
    <w:rsid w:val="004626AB"/>
    <w:rsid w:val="00464E40"/>
    <w:rsid w:val="00470EC7"/>
    <w:rsid w:val="004954D7"/>
    <w:rsid w:val="004966D4"/>
    <w:rsid w:val="00497768"/>
    <w:rsid w:val="004C6FED"/>
    <w:rsid w:val="004D3183"/>
    <w:rsid w:val="004E086C"/>
    <w:rsid w:val="004E393A"/>
    <w:rsid w:val="004E7294"/>
    <w:rsid w:val="004F041F"/>
    <w:rsid w:val="004F2B8D"/>
    <w:rsid w:val="00535953"/>
    <w:rsid w:val="005370F7"/>
    <w:rsid w:val="0055051C"/>
    <w:rsid w:val="00555B17"/>
    <w:rsid w:val="0057599A"/>
    <w:rsid w:val="00590315"/>
    <w:rsid w:val="005A761B"/>
    <w:rsid w:val="005B61F9"/>
    <w:rsid w:val="005C4803"/>
    <w:rsid w:val="005D66CF"/>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69B2"/>
    <w:rsid w:val="00837445"/>
    <w:rsid w:val="008601A7"/>
    <w:rsid w:val="0086688B"/>
    <w:rsid w:val="00894054"/>
    <w:rsid w:val="008A1A2E"/>
    <w:rsid w:val="008B38F3"/>
    <w:rsid w:val="008B3E37"/>
    <w:rsid w:val="008B50CE"/>
    <w:rsid w:val="008B5C5A"/>
    <w:rsid w:val="008B6DD3"/>
    <w:rsid w:val="008B7B1C"/>
    <w:rsid w:val="008E3BE3"/>
    <w:rsid w:val="008F4D67"/>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B781D"/>
    <w:rsid w:val="00AB7B13"/>
    <w:rsid w:val="00AC03A0"/>
    <w:rsid w:val="00AC0438"/>
    <w:rsid w:val="00AC6853"/>
    <w:rsid w:val="00AD5771"/>
    <w:rsid w:val="00AD6080"/>
    <w:rsid w:val="00AE697D"/>
    <w:rsid w:val="00AF0627"/>
    <w:rsid w:val="00B033A5"/>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143C"/>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73200"/>
    <w:rsid w:val="00D75FD3"/>
    <w:rsid w:val="00D83897"/>
    <w:rsid w:val="00D91A51"/>
    <w:rsid w:val="00D97EF4"/>
    <w:rsid w:val="00D97FC9"/>
    <w:rsid w:val="00DA112D"/>
    <w:rsid w:val="00DA224A"/>
    <w:rsid w:val="00DA240D"/>
    <w:rsid w:val="00DA52AA"/>
    <w:rsid w:val="00DA6C15"/>
    <w:rsid w:val="00DB7904"/>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43988"/>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7BE1A6FA"/>
  <w15:docId w15:val="{BF551B0E-14C8-4997-9762-F4A77504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03192C"/>
    <w:rsid w:val="00175E12"/>
    <w:rsid w:val="004202A2"/>
    <w:rsid w:val="004626AB"/>
    <w:rsid w:val="004E7294"/>
    <w:rsid w:val="00590315"/>
    <w:rsid w:val="00B033A5"/>
    <w:rsid w:val="00C3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2ABC-1709-4125-BBD9-22431DF1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13</cp:revision>
  <cp:lastPrinted>2016-10-13T10:06:00Z</cp:lastPrinted>
  <dcterms:created xsi:type="dcterms:W3CDTF">2020-10-14T13:45:00Z</dcterms:created>
  <dcterms:modified xsi:type="dcterms:W3CDTF">2026-07-31T18:02:00Z</dcterms:modified>
</cp:coreProperties>
</file>